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0374F" w14:textId="77777777" w:rsidR="003F758B" w:rsidRDefault="003F758B" w:rsidP="003F758B">
      <w:r>
        <w:rPr>
          <w:u w:val="single"/>
        </w:rPr>
        <w:t>Roger LEGH</w:t>
      </w:r>
      <w:r>
        <w:t xml:space="preserve">     </w:t>
      </w:r>
      <w:proofErr w:type="gramStart"/>
      <w:r>
        <w:t xml:space="preserve">   (</w:t>
      </w:r>
      <w:proofErr w:type="gramEnd"/>
      <w:r>
        <w:t>d.1506)</w:t>
      </w:r>
    </w:p>
    <w:p w14:paraId="4B26AD69" w14:textId="77777777" w:rsidR="003F758B" w:rsidRDefault="003F758B" w:rsidP="003F758B">
      <w:r>
        <w:t>of Ridge, Cheshire.</w:t>
      </w:r>
    </w:p>
    <w:p w14:paraId="25D77B93" w14:textId="77777777" w:rsidR="003F758B" w:rsidRDefault="003F758B" w:rsidP="003F758B"/>
    <w:p w14:paraId="56AC757E" w14:textId="77777777" w:rsidR="003F758B" w:rsidRDefault="003F758B" w:rsidP="003F758B"/>
    <w:p w14:paraId="31243A5E" w14:textId="77777777" w:rsidR="003F758B" w:rsidRDefault="003F758B" w:rsidP="003F758B">
      <w:r>
        <w:tab/>
        <w:t>1506</w:t>
      </w:r>
      <w:r>
        <w:tab/>
        <w:t>He died.</w:t>
      </w:r>
    </w:p>
    <w:p w14:paraId="55DFE896" w14:textId="77777777" w:rsidR="003F758B" w:rsidRDefault="003F758B" w:rsidP="003F758B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9EAA46D" w14:textId="77777777" w:rsidR="003F758B" w:rsidRDefault="003F758B" w:rsidP="003F758B">
      <w:pPr>
        <w:ind w:left="720" w:firstLine="720"/>
      </w:pPr>
      <w:r>
        <w:t>pub. The Cheshire Community Council, 1971, p.56)</w:t>
      </w:r>
    </w:p>
    <w:p w14:paraId="09B2AC96" w14:textId="77777777" w:rsidR="003F758B" w:rsidRDefault="003F758B" w:rsidP="003F758B"/>
    <w:p w14:paraId="2693B8CE" w14:textId="77777777" w:rsidR="003F758B" w:rsidRDefault="003F758B" w:rsidP="003F758B"/>
    <w:p w14:paraId="0C25872A" w14:textId="77777777" w:rsidR="003F758B" w:rsidRDefault="003F758B" w:rsidP="003F758B">
      <w:r>
        <w:t>15 April 2023</w:t>
      </w:r>
    </w:p>
    <w:p w14:paraId="63D5B0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97029" w14:textId="77777777" w:rsidR="003F758B" w:rsidRDefault="003F758B" w:rsidP="009139A6">
      <w:r>
        <w:separator/>
      </w:r>
    </w:p>
  </w:endnote>
  <w:endnote w:type="continuationSeparator" w:id="0">
    <w:p w14:paraId="237A8F13" w14:textId="77777777" w:rsidR="003F758B" w:rsidRDefault="003F75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D1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9A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7E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9FA74" w14:textId="77777777" w:rsidR="003F758B" w:rsidRDefault="003F758B" w:rsidP="009139A6">
      <w:r>
        <w:separator/>
      </w:r>
    </w:p>
  </w:footnote>
  <w:footnote w:type="continuationSeparator" w:id="0">
    <w:p w14:paraId="1E3FD806" w14:textId="77777777" w:rsidR="003F758B" w:rsidRDefault="003F75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424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47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13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58B"/>
    <w:rsid w:val="000666E0"/>
    <w:rsid w:val="002510B7"/>
    <w:rsid w:val="003F758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CF2DB"/>
  <w15:chartTrackingRefBased/>
  <w15:docId w15:val="{B03410EC-6E61-41CC-8E81-863C8E55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5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2023-07-22T18:32:00Z</dcterms:created>
  <dcterms:modified xsi:type="dcterms:W3CDTF">2023-07-22T18:32:00Z</dcterms:modified>
</cp:coreProperties>
</file>